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7D9" w:rsidRDefault="008977D9" w:rsidP="008977D9">
      <w:pPr>
        <w:rPr>
          <w:sz w:val="2"/>
        </w:rPr>
      </w:pPr>
      <w:bookmarkStart w:id="0" w:name="Inicio"/>
      <w:bookmarkEnd w:id="0"/>
    </w:p>
    <w:p w:rsidR="008977D9" w:rsidRDefault="008977D9" w:rsidP="008977D9">
      <w:pPr>
        <w:framePr w:hSpace="142" w:wrap="notBeside" w:vAnchor="text" w:hAnchor="page" w:x="387" w:y="60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AXENCIA TRIBUTARIA DE GALICIA</w:t>
      </w:r>
    </w:p>
    <w:p w:rsidR="008977D9" w:rsidRDefault="008977D9" w:rsidP="008977D9">
      <w:pPr>
        <w:rPr>
          <w:sz w:val="12"/>
        </w:rPr>
      </w:pPr>
    </w:p>
    <w:p w:rsidR="008977D9" w:rsidRDefault="008977D9" w:rsidP="008977D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ÁREA DE INSPECCIÓN TRIBUTARIA</w:t>
      </w:r>
    </w:p>
    <w:p w:rsidR="008977D9" w:rsidRDefault="008977D9" w:rsidP="008977D9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8977D9" w:rsidTr="008977D9"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FC.A20.00.001.15770.014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XEFATURA DEPART. PLANIFICACIÓN CONTROL TRIBUTARIO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18.745,72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8977D9" w:rsidRPr="008977D9" w:rsidRDefault="008977D9" w:rsidP="00486D01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977D9">
              <w:rPr>
                <w:sz w:val="14"/>
                <w:highlight w:val="lightGray"/>
              </w:rPr>
              <w:t>LD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A1-A2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XMF1/XSF1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977D9" w:rsidTr="008977D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</w:tbl>
    <w:p w:rsidR="008977D9" w:rsidRDefault="008977D9" w:rsidP="008977D9">
      <w:pPr>
        <w:rPr>
          <w:sz w:val="12"/>
        </w:rPr>
      </w:pPr>
    </w:p>
    <w:p w:rsidR="008977D9" w:rsidRDefault="008977D9" w:rsidP="008977D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ÁREA DE COORDINACIÓN, XESTIÓN ECONÓMICA E ASUNTOS XERAIS</w:t>
      </w:r>
    </w:p>
    <w:p w:rsidR="008977D9" w:rsidRDefault="008977D9" w:rsidP="008977D9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8977D9" w:rsidTr="008977D9"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FC.A20.00.005.15770.005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XEFATURA DEPARTAMENTO AUDITORÍA E CALIDADE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18.745,72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8977D9" w:rsidRPr="008977D9" w:rsidRDefault="008977D9" w:rsidP="00486D01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977D9">
              <w:rPr>
                <w:sz w:val="14"/>
                <w:highlight w:val="lightGray"/>
              </w:rPr>
              <w:t>LD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A1-A2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XMF1/XSF1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977D9" w:rsidTr="008977D9">
        <w:trPr>
          <w:cantSplit/>
        </w:trPr>
        <w:tc>
          <w:tcPr>
            <w:tcW w:w="1858" w:type="dxa"/>
            <w:tcBorders>
              <w:top w:val="nil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</w:tbl>
    <w:p w:rsidR="008977D9" w:rsidRDefault="008977D9" w:rsidP="008977D9">
      <w:pPr>
        <w:rPr>
          <w:sz w:val="2"/>
        </w:rPr>
      </w:pPr>
    </w:p>
    <w:p w:rsidR="008977D9" w:rsidRDefault="008977D9" w:rsidP="008977D9">
      <w:pPr>
        <w:framePr w:hSpace="142" w:wrap="notBeside" w:vAnchor="text" w:hAnchor="page" w:x="387" w:y="60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AXENCIA TRIBUTARIA DE GALICIA (SERVIZOS PERIFÉRICOS)</w:t>
      </w:r>
    </w:p>
    <w:p w:rsidR="008977D9" w:rsidRDefault="008977D9" w:rsidP="008977D9">
      <w:pPr>
        <w:rPr>
          <w:sz w:val="12"/>
        </w:rPr>
      </w:pPr>
    </w:p>
    <w:p w:rsidR="008977D9" w:rsidRDefault="008977D9" w:rsidP="008977D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DELEGACIÓN LUGO</w:t>
      </w:r>
    </w:p>
    <w:p w:rsidR="008977D9" w:rsidRDefault="008977D9" w:rsidP="008977D9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8977D9" w:rsidRPr="008977D9" w:rsidTr="008977D9"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8977D9" w:rsidRPr="008977D9" w:rsidRDefault="008977D9" w:rsidP="00486D01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977D9">
              <w:rPr>
                <w:sz w:val="14"/>
                <w:highlight w:val="lightGray"/>
              </w:rPr>
              <w:t>FC.A29.10.000.27001.072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8977D9" w:rsidRPr="008977D9" w:rsidRDefault="008977D9" w:rsidP="00486D01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977D9">
              <w:rPr>
                <w:sz w:val="14"/>
                <w:highlight w:val="lightGray"/>
              </w:rPr>
              <w:t>XEFATURA DE UNIDADE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8977D9" w:rsidRPr="008977D9" w:rsidRDefault="008977D9" w:rsidP="00486D01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977D9">
              <w:rPr>
                <w:sz w:val="14"/>
                <w:highlight w:val="lightGray"/>
              </w:rPr>
              <w:t xml:space="preserve">26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8977D9" w:rsidRPr="008977D9" w:rsidRDefault="008977D9" w:rsidP="00486D01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977D9">
              <w:rPr>
                <w:sz w:val="14"/>
                <w:highlight w:val="lightGray"/>
              </w:rPr>
              <w:t>15.456,56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8977D9" w:rsidRPr="008977D9" w:rsidRDefault="008977D9" w:rsidP="00486D01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977D9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8977D9" w:rsidRPr="008977D9" w:rsidRDefault="008977D9" w:rsidP="00486D01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977D9">
              <w:rPr>
                <w:sz w:val="14"/>
                <w:highlight w:val="lightGray"/>
              </w:rPr>
              <w:t>A1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8977D9" w:rsidRPr="008977D9" w:rsidRDefault="008977D9" w:rsidP="00486D01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977D9">
              <w:rPr>
                <w:sz w:val="14"/>
                <w:highlight w:val="lightGray"/>
              </w:rPr>
              <w:t>XSF1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8977D9" w:rsidRPr="008977D9" w:rsidRDefault="008977D9" w:rsidP="00486D01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977D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8977D9" w:rsidRPr="008977D9" w:rsidRDefault="008977D9" w:rsidP="00486D01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977D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8977D9" w:rsidRPr="008977D9" w:rsidRDefault="008977D9" w:rsidP="00486D01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977D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8977D9" w:rsidRPr="008977D9" w:rsidRDefault="008977D9" w:rsidP="00486D01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977D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8977D9" w:rsidRPr="008977D9" w:rsidRDefault="008977D9" w:rsidP="00486D01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977D9">
              <w:rPr>
                <w:sz w:val="14"/>
                <w:highlight w:val="lightGray"/>
              </w:rPr>
              <w:t xml:space="preserve"> </w:t>
            </w:r>
          </w:p>
        </w:tc>
      </w:tr>
      <w:tr w:rsidR="008977D9" w:rsidTr="008977D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</w:tbl>
    <w:p w:rsidR="008977D9" w:rsidRDefault="008977D9" w:rsidP="008977D9">
      <w:pPr>
        <w:rPr>
          <w:sz w:val="12"/>
        </w:rPr>
      </w:pPr>
    </w:p>
    <w:p w:rsidR="008977D9" w:rsidRDefault="008977D9" w:rsidP="008977D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DELEGACIÓN OURENSE</w:t>
      </w:r>
    </w:p>
    <w:p w:rsidR="008977D9" w:rsidRDefault="008977D9" w:rsidP="008977D9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8977D9" w:rsidRPr="008977D9" w:rsidTr="008977D9"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8977D9" w:rsidRPr="008977D9" w:rsidRDefault="008977D9" w:rsidP="00486D01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977D9">
              <w:rPr>
                <w:sz w:val="14"/>
                <w:highlight w:val="lightGray"/>
              </w:rPr>
              <w:t>FC.A29.10.000.32001.089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8977D9" w:rsidRPr="008977D9" w:rsidRDefault="008977D9" w:rsidP="00486D01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977D9">
              <w:rPr>
                <w:sz w:val="14"/>
                <w:highlight w:val="lightGray"/>
              </w:rPr>
              <w:t>TECNICO/A TRIBUTARIO/A SUBGRUPO A2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8977D9" w:rsidRPr="008977D9" w:rsidRDefault="008977D9" w:rsidP="00486D01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977D9">
              <w:rPr>
                <w:sz w:val="14"/>
                <w:highlight w:val="lightGray"/>
              </w:rPr>
              <w:t xml:space="preserve">24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8977D9" w:rsidRPr="008977D9" w:rsidRDefault="008977D9" w:rsidP="00486D01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977D9">
              <w:rPr>
                <w:sz w:val="14"/>
                <w:highlight w:val="lightGray"/>
              </w:rPr>
              <w:t>12.496,12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8977D9" w:rsidRPr="008977D9" w:rsidRDefault="008977D9" w:rsidP="00486D01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977D9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8977D9" w:rsidRPr="008977D9" w:rsidRDefault="008977D9" w:rsidP="00486D01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977D9">
              <w:rPr>
                <w:sz w:val="14"/>
                <w:highlight w:val="lightGray"/>
              </w:rPr>
              <w:t>A2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8977D9" w:rsidRPr="008977D9" w:rsidRDefault="008977D9" w:rsidP="00486D01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977D9">
              <w:rPr>
                <w:sz w:val="14"/>
                <w:highlight w:val="lightGray"/>
              </w:rPr>
              <w:t>XMF1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8977D9" w:rsidRPr="008977D9" w:rsidRDefault="008977D9" w:rsidP="00486D01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977D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8977D9" w:rsidRPr="008977D9" w:rsidRDefault="008977D9" w:rsidP="00486D01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977D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8977D9" w:rsidRPr="008977D9" w:rsidRDefault="008977D9" w:rsidP="00486D01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977D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8977D9" w:rsidRPr="008977D9" w:rsidRDefault="008977D9" w:rsidP="00486D01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977D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8977D9" w:rsidRPr="008977D9" w:rsidRDefault="008977D9" w:rsidP="00486D01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977D9">
              <w:rPr>
                <w:sz w:val="14"/>
                <w:highlight w:val="lightGray"/>
              </w:rPr>
              <w:t xml:space="preserve"> </w:t>
            </w:r>
          </w:p>
        </w:tc>
      </w:tr>
      <w:tr w:rsidR="008977D9" w:rsidTr="008977D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</w:tbl>
    <w:p w:rsidR="008977D9" w:rsidRDefault="008977D9" w:rsidP="008977D9">
      <w:pPr>
        <w:rPr>
          <w:sz w:val="12"/>
        </w:rPr>
      </w:pPr>
    </w:p>
    <w:p w:rsidR="008977D9" w:rsidRDefault="008977D9" w:rsidP="008977D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DELEGACIÓN PONTEVEDRA</w:t>
      </w:r>
    </w:p>
    <w:p w:rsidR="008977D9" w:rsidRDefault="008977D9" w:rsidP="008977D9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8977D9" w:rsidTr="008977D9"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FC.A29.10.000.36001.007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UNIDADE DE APOIO ADMINISTRATIVO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9.536,38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C1-C2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TRI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977D9" w:rsidTr="008977D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CANDO SEXA VACANTE, ESPECÍFICO XENERALIZADO CORRESPONDENTE AO NIVEL DO POSTO. </w:t>
            </w:r>
          </w:p>
        </w:tc>
      </w:tr>
    </w:tbl>
    <w:p w:rsidR="008977D9" w:rsidRDefault="008977D9" w:rsidP="008977D9">
      <w:pPr>
        <w:rPr>
          <w:sz w:val="12"/>
        </w:rPr>
      </w:pPr>
    </w:p>
    <w:p w:rsidR="008977D9" w:rsidRDefault="008977D9" w:rsidP="008977D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DELEGACIÓN VIGO</w:t>
      </w:r>
    </w:p>
    <w:p w:rsidR="008977D9" w:rsidRDefault="008977D9" w:rsidP="008977D9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8977D9" w:rsidRPr="008977D9" w:rsidTr="008977D9"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8977D9" w:rsidRPr="008977D9" w:rsidRDefault="008977D9" w:rsidP="00486D01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977D9">
              <w:rPr>
                <w:sz w:val="14"/>
                <w:highlight w:val="lightGray"/>
              </w:rPr>
              <w:t>FC.A29.10.000.36560.011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8977D9" w:rsidRPr="008977D9" w:rsidRDefault="008977D9" w:rsidP="00486D01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977D9">
              <w:rPr>
                <w:sz w:val="14"/>
                <w:highlight w:val="lightGray"/>
              </w:rPr>
              <w:t>XEFATURA NEGOCIADO ADMINISTRATIVO I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8977D9" w:rsidRPr="008977D9" w:rsidRDefault="008977D9" w:rsidP="00486D01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977D9">
              <w:rPr>
                <w:sz w:val="14"/>
                <w:highlight w:val="lightGray"/>
              </w:rPr>
              <w:t xml:space="preserve">18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8977D9" w:rsidRPr="008977D9" w:rsidRDefault="008977D9" w:rsidP="00486D01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977D9">
              <w:rPr>
                <w:sz w:val="14"/>
                <w:highlight w:val="lightGray"/>
              </w:rPr>
              <w:t>7.562,80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8977D9" w:rsidRPr="008977D9" w:rsidRDefault="008977D9" w:rsidP="00486D01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977D9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8977D9" w:rsidRPr="008977D9" w:rsidRDefault="008977D9" w:rsidP="00486D01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977D9">
              <w:rPr>
                <w:sz w:val="14"/>
                <w:highlight w:val="lightGray"/>
              </w:rPr>
              <w:t>A2-C1-C2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8977D9" w:rsidRPr="008977D9" w:rsidRDefault="008977D9" w:rsidP="00486D01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977D9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8977D9" w:rsidRPr="008977D9" w:rsidRDefault="008977D9" w:rsidP="00486D01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977D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8977D9" w:rsidRPr="008977D9" w:rsidRDefault="008977D9" w:rsidP="00486D01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977D9">
              <w:rPr>
                <w:sz w:val="14"/>
                <w:highlight w:val="lightGray"/>
              </w:rPr>
              <w:t xml:space="preserve">TRI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8977D9" w:rsidRPr="008977D9" w:rsidRDefault="008977D9" w:rsidP="00486D01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977D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8977D9" w:rsidRPr="008977D9" w:rsidRDefault="008977D9" w:rsidP="00486D01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977D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8977D9" w:rsidRPr="008977D9" w:rsidRDefault="008977D9" w:rsidP="00486D01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977D9">
              <w:rPr>
                <w:sz w:val="14"/>
                <w:highlight w:val="lightGray"/>
              </w:rPr>
              <w:t xml:space="preserve"> </w:t>
            </w:r>
          </w:p>
        </w:tc>
      </w:tr>
      <w:tr w:rsidR="008977D9" w:rsidTr="008977D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8977D9" w:rsidTr="008977D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FC.A29.10.000.36560.012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  <w:r w:rsidRPr="008977D9">
              <w:rPr>
                <w:sz w:val="14"/>
                <w:highlight w:val="lightGray"/>
              </w:rPr>
              <w:t>XEFATURA NEGOCIADO ADMINISTRATIVO II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7.562,80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A2-C1-C2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TRI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977D9" w:rsidTr="008977D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XEFATURA NEGOCIADO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8977D9" w:rsidTr="008977D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FC.A29.10.000.36560.013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  <w:r w:rsidRPr="008977D9">
              <w:rPr>
                <w:sz w:val="14"/>
                <w:highlight w:val="lightGray"/>
              </w:rPr>
              <w:t>XEFATURA NEGOCIADO ADMINISTRATIVO III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7.562,80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A2-C1-C2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TRI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977D9" w:rsidTr="008977D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XEFATURA NEGOCIADO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8977D9" w:rsidRPr="008977D9" w:rsidTr="008977D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977D9" w:rsidRPr="008977D9" w:rsidRDefault="008977D9" w:rsidP="00486D01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977D9">
              <w:rPr>
                <w:sz w:val="14"/>
                <w:highlight w:val="lightGray"/>
              </w:rPr>
              <w:t>FC.A29.10.000.36560.260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977D9" w:rsidRPr="008977D9" w:rsidRDefault="008977D9" w:rsidP="00486D01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977D9">
              <w:rPr>
                <w:sz w:val="14"/>
                <w:highlight w:val="lightGray"/>
              </w:rPr>
              <w:t>XEFATURA DE EQUIPO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977D9" w:rsidRPr="008977D9" w:rsidRDefault="008977D9" w:rsidP="00486D01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977D9">
              <w:rPr>
                <w:sz w:val="14"/>
                <w:highlight w:val="lightGray"/>
              </w:rPr>
              <w:t xml:space="preserve">25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977D9" w:rsidRPr="008977D9" w:rsidRDefault="008977D9" w:rsidP="00486D01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977D9">
              <w:rPr>
                <w:sz w:val="14"/>
                <w:highlight w:val="lightGray"/>
              </w:rPr>
              <w:t>13.812,40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977D9" w:rsidRPr="008977D9" w:rsidRDefault="008977D9" w:rsidP="00486D01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977D9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977D9" w:rsidRPr="008977D9" w:rsidRDefault="008977D9" w:rsidP="00486D01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977D9">
              <w:rPr>
                <w:sz w:val="14"/>
                <w:highlight w:val="lightGray"/>
              </w:rPr>
              <w:t>A1-A2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977D9" w:rsidRPr="008977D9" w:rsidRDefault="008977D9" w:rsidP="00486D01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977D9">
              <w:rPr>
                <w:sz w:val="14"/>
                <w:highlight w:val="lightGray"/>
              </w:rPr>
              <w:t>XMF1/XSF1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977D9" w:rsidRPr="008977D9" w:rsidRDefault="008977D9" w:rsidP="00486D01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977D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977D9" w:rsidRPr="008977D9" w:rsidRDefault="008977D9" w:rsidP="00486D01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977D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977D9" w:rsidRPr="008977D9" w:rsidRDefault="008977D9" w:rsidP="00486D01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977D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977D9" w:rsidRPr="008977D9" w:rsidRDefault="008977D9" w:rsidP="00486D01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977D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977D9" w:rsidRPr="008977D9" w:rsidRDefault="008977D9" w:rsidP="00486D01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977D9">
              <w:rPr>
                <w:sz w:val="14"/>
                <w:highlight w:val="lightGray"/>
              </w:rPr>
              <w:t xml:space="preserve"> </w:t>
            </w:r>
          </w:p>
        </w:tc>
      </w:tr>
      <w:tr w:rsidR="008977D9" w:rsidTr="008977D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lastRenderedPageBreak/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8977D9" w:rsidTr="008977D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FC.A29.10.000.36560.265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  <w:r w:rsidRPr="008977D9">
              <w:rPr>
                <w:sz w:val="14"/>
                <w:highlight w:val="lightGray"/>
              </w:rPr>
              <w:t>XEFATURA NEGOCIADO ADMINISTRATIVO I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7.562,80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A2-C1-C2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TRI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977D9" w:rsidTr="008977D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XEFATURA NEGOCIADO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8977D9" w:rsidTr="008977D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  <w:bookmarkStart w:id="1" w:name="_GoBack"/>
            <w:r>
              <w:rPr>
                <w:sz w:val="14"/>
              </w:rPr>
              <w:t>FC.A29.10.000.36560.266</w:t>
            </w:r>
            <w:bookmarkEnd w:id="1"/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977D9" w:rsidRDefault="008977D9" w:rsidP="00AF6318">
            <w:pPr>
              <w:pStyle w:val="Encabezado"/>
              <w:spacing w:before="40" w:after="40"/>
              <w:rPr>
                <w:sz w:val="14"/>
              </w:rPr>
            </w:pPr>
            <w:r w:rsidRPr="008977D9">
              <w:rPr>
                <w:sz w:val="14"/>
                <w:highlight w:val="lightGray"/>
              </w:rPr>
              <w:t xml:space="preserve">XEFATURA NEGOCIADO ADMINISTRATIVO </w:t>
            </w:r>
            <w:r w:rsidR="00AF6318">
              <w:rPr>
                <w:sz w:val="14"/>
                <w:highlight w:val="lightGray"/>
              </w:rPr>
              <w:t>I</w:t>
            </w:r>
            <w:r w:rsidRPr="008977D9">
              <w:rPr>
                <w:sz w:val="14"/>
                <w:highlight w:val="lightGray"/>
              </w:rPr>
              <w:t>I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7.562,80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A2-C1-C2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TRI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977D9" w:rsidTr="008977D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XEFATURA NEGOCIADO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8977D9" w:rsidRPr="008977D9" w:rsidTr="008977D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977D9" w:rsidRPr="008977D9" w:rsidRDefault="008977D9" w:rsidP="00486D01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977D9">
              <w:rPr>
                <w:sz w:val="14"/>
                <w:highlight w:val="lightGray"/>
              </w:rPr>
              <w:t>FC.A29.10.000.36560.267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977D9" w:rsidRPr="008977D9" w:rsidRDefault="008977D9" w:rsidP="00486D01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977D9">
              <w:rPr>
                <w:sz w:val="14"/>
                <w:highlight w:val="lightGray"/>
              </w:rPr>
              <w:t>XEFATURA NEGOCIADO ADMINISTRATIVO III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977D9" w:rsidRPr="008977D9" w:rsidRDefault="008977D9" w:rsidP="00486D01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977D9">
              <w:rPr>
                <w:sz w:val="14"/>
                <w:highlight w:val="lightGray"/>
              </w:rPr>
              <w:t xml:space="preserve">18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977D9" w:rsidRPr="008977D9" w:rsidRDefault="008977D9" w:rsidP="00486D01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977D9">
              <w:rPr>
                <w:sz w:val="14"/>
                <w:highlight w:val="lightGray"/>
              </w:rPr>
              <w:t>7.562,80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977D9" w:rsidRPr="008977D9" w:rsidRDefault="008977D9" w:rsidP="00486D01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977D9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977D9" w:rsidRPr="008977D9" w:rsidRDefault="008977D9" w:rsidP="00486D01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977D9">
              <w:rPr>
                <w:sz w:val="14"/>
                <w:highlight w:val="lightGray"/>
              </w:rPr>
              <w:t>A2-C1-C2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977D9" w:rsidRPr="008977D9" w:rsidRDefault="008977D9" w:rsidP="00486D01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977D9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977D9" w:rsidRPr="008977D9" w:rsidRDefault="008977D9" w:rsidP="00486D01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977D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977D9" w:rsidRPr="008977D9" w:rsidRDefault="008977D9" w:rsidP="00486D01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977D9">
              <w:rPr>
                <w:sz w:val="14"/>
                <w:highlight w:val="lightGray"/>
              </w:rPr>
              <w:t xml:space="preserve">TRI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977D9" w:rsidRPr="008977D9" w:rsidRDefault="008977D9" w:rsidP="00486D01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977D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977D9" w:rsidRPr="008977D9" w:rsidRDefault="008977D9" w:rsidP="00486D01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977D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977D9" w:rsidRPr="008977D9" w:rsidRDefault="008977D9" w:rsidP="00486D01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977D9">
              <w:rPr>
                <w:sz w:val="14"/>
                <w:highlight w:val="lightGray"/>
              </w:rPr>
              <w:t xml:space="preserve"> </w:t>
            </w:r>
          </w:p>
        </w:tc>
      </w:tr>
      <w:tr w:rsidR="008977D9" w:rsidTr="008977D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77D9" w:rsidRDefault="008977D9" w:rsidP="00486D01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</w:tbl>
    <w:p w:rsidR="008977D9" w:rsidRDefault="008977D9">
      <w:pPr>
        <w:pStyle w:val="Encabezado"/>
        <w:tabs>
          <w:tab w:val="clear" w:pos="4252"/>
          <w:tab w:val="clear" w:pos="8504"/>
        </w:tabs>
        <w:sectPr w:rsidR="008977D9">
          <w:headerReference w:type="default" r:id="rId7"/>
          <w:footerReference w:type="default" r:id="rId8"/>
          <w:headerReference w:type="first" r:id="rId9"/>
          <w:footerReference w:type="first" r:id="rId10"/>
          <w:pgSz w:w="16840" w:h="11907" w:orient="landscape" w:code="9"/>
          <w:pgMar w:top="284" w:right="363" w:bottom="567" w:left="363" w:header="425" w:footer="720" w:gutter="0"/>
          <w:cols w:space="720"/>
          <w:titlePg/>
        </w:sectPr>
      </w:pPr>
    </w:p>
    <w:p w:rsidR="008977D9" w:rsidRDefault="008977D9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lastRenderedPageBreak/>
        <w:t xml:space="preserve">        </w:t>
      </w:r>
      <w:r>
        <w:rPr>
          <w:b/>
          <w:u w:val="single"/>
        </w:rPr>
        <w:t>CÓDIGO - DESCRICIÓN DAS FORMAS DE PROVISIÓN</w:t>
      </w:r>
    </w:p>
    <w:p w:rsidR="008977D9" w:rsidRDefault="008977D9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8977D9" w:rsidRDefault="008977D9">
      <w:pPr>
        <w:pStyle w:val="Encabezado"/>
        <w:tabs>
          <w:tab w:val="clear" w:pos="4252"/>
          <w:tab w:val="clear" w:pos="8504"/>
        </w:tabs>
      </w:pPr>
      <w:r>
        <w:tab/>
        <w:t>C</w:t>
      </w:r>
      <w:r>
        <w:tab/>
        <w:t>CONCURSO</w:t>
      </w:r>
    </w:p>
    <w:p w:rsidR="008977D9" w:rsidRDefault="008977D9">
      <w:pPr>
        <w:pStyle w:val="Encabezado"/>
        <w:tabs>
          <w:tab w:val="clear" w:pos="4252"/>
          <w:tab w:val="clear" w:pos="8504"/>
        </w:tabs>
      </w:pPr>
      <w:r>
        <w:tab/>
        <w:t>CE</w:t>
      </w:r>
      <w:r>
        <w:tab/>
        <w:t>CONCURSO ESPECÍFICO</w:t>
      </w:r>
    </w:p>
    <w:p w:rsidR="008977D9" w:rsidRDefault="008977D9">
      <w:pPr>
        <w:pStyle w:val="Encabezado"/>
        <w:tabs>
          <w:tab w:val="clear" w:pos="4252"/>
          <w:tab w:val="clear" w:pos="8504"/>
        </w:tabs>
      </w:pPr>
      <w:r>
        <w:tab/>
        <w:t>LD</w:t>
      </w:r>
      <w:r>
        <w:tab/>
        <w:t>LIBRE DESIGNACIÓN</w:t>
      </w:r>
    </w:p>
    <w:p w:rsidR="008977D9" w:rsidRDefault="008977D9">
      <w:pPr>
        <w:pStyle w:val="Encabezado"/>
        <w:tabs>
          <w:tab w:val="clear" w:pos="4252"/>
          <w:tab w:val="clear" w:pos="8504"/>
        </w:tabs>
      </w:pPr>
    </w:p>
    <w:p w:rsidR="008977D9" w:rsidRDefault="008977D9">
      <w:pPr>
        <w:pStyle w:val="Encabezado"/>
        <w:tabs>
          <w:tab w:val="clear" w:pos="4252"/>
          <w:tab w:val="clear" w:pos="8504"/>
        </w:tabs>
      </w:pPr>
    </w:p>
    <w:p w:rsidR="008977D9" w:rsidRDefault="008977D9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t xml:space="preserve">        </w:t>
      </w:r>
      <w:r>
        <w:rPr>
          <w:b/>
          <w:u w:val="single"/>
        </w:rPr>
        <w:t>CÓDIGO - DESCRICIÓN DOS CORPOS/ESCALAS</w:t>
      </w:r>
    </w:p>
    <w:p w:rsidR="008977D9" w:rsidRDefault="008977D9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8977D9" w:rsidRDefault="008977D9">
      <w:pPr>
        <w:pStyle w:val="Encabezado"/>
        <w:tabs>
          <w:tab w:val="clear" w:pos="4252"/>
          <w:tab w:val="clear" w:pos="8504"/>
        </w:tabs>
      </w:pPr>
      <w:r>
        <w:tab/>
        <w:t>XMF1</w:t>
      </w:r>
      <w:r>
        <w:tab/>
        <w:t>XERAL (ESC. TÉC. FINANZAS, ESPECIALID. INSPEC. E XESTIÓN FINANC. E TRIBUT.)</w:t>
      </w:r>
    </w:p>
    <w:p w:rsidR="008977D9" w:rsidRDefault="008977D9">
      <w:pPr>
        <w:pStyle w:val="Encabezado"/>
        <w:tabs>
          <w:tab w:val="clear" w:pos="4252"/>
          <w:tab w:val="clear" w:pos="8504"/>
        </w:tabs>
      </w:pPr>
      <w:r>
        <w:tab/>
        <w:t>XSF1</w:t>
      </w:r>
      <w:r>
        <w:tab/>
        <w:t>XERAL (ESC. SUP. FINANZAS, ESPECIALID. INSPEC. E XESTIÓN FINANC. E TRIBUT.)</w:t>
      </w:r>
    </w:p>
    <w:p w:rsidR="008977D9" w:rsidRDefault="008977D9">
      <w:pPr>
        <w:pStyle w:val="Encabezado"/>
        <w:tabs>
          <w:tab w:val="clear" w:pos="4252"/>
          <w:tab w:val="clear" w:pos="8504"/>
        </w:tabs>
        <w:rPr>
          <w:b/>
        </w:rPr>
      </w:pPr>
    </w:p>
    <w:p w:rsidR="008977D9" w:rsidRDefault="008977D9">
      <w:pPr>
        <w:pStyle w:val="Encabezado"/>
        <w:tabs>
          <w:tab w:val="clear" w:pos="4252"/>
          <w:tab w:val="clear" w:pos="8504"/>
        </w:tabs>
        <w:rPr>
          <w:b/>
        </w:rPr>
      </w:pPr>
    </w:p>
    <w:p w:rsidR="008977D9" w:rsidRDefault="008977D9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t xml:space="preserve">        </w:t>
      </w:r>
      <w:r>
        <w:rPr>
          <w:b/>
          <w:u w:val="single"/>
        </w:rPr>
        <w:t>CÓDIGO - DESCRICIÓN DOUTRAS ADMINISTRACIÓNS</w:t>
      </w:r>
    </w:p>
    <w:p w:rsidR="008977D9" w:rsidRDefault="008977D9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8977D9" w:rsidRDefault="008977D9">
      <w:pPr>
        <w:pStyle w:val="Encabezado"/>
        <w:tabs>
          <w:tab w:val="clear" w:pos="4252"/>
          <w:tab w:val="clear" w:pos="8504"/>
        </w:tabs>
      </w:pPr>
      <w:r>
        <w:tab/>
        <w:t>AXG</w:t>
      </w:r>
      <w:r>
        <w:tab/>
        <w:t>ADSCRICIÓN EXCLUSIVA A FUNCIONARIOS DA XUNTA DE GALICIA.</w:t>
      </w:r>
    </w:p>
    <w:p w:rsidR="008977D9" w:rsidRDefault="008977D9">
      <w:pPr>
        <w:pStyle w:val="Encabezado"/>
        <w:tabs>
          <w:tab w:val="clear" w:pos="4252"/>
          <w:tab w:val="clear" w:pos="8504"/>
        </w:tabs>
      </w:pPr>
    </w:p>
    <w:p w:rsidR="008977D9" w:rsidRDefault="008977D9">
      <w:pPr>
        <w:pStyle w:val="Encabezado"/>
        <w:tabs>
          <w:tab w:val="clear" w:pos="4252"/>
          <w:tab w:val="clear" w:pos="8504"/>
        </w:tabs>
      </w:pPr>
    </w:p>
    <w:p w:rsidR="008977D9" w:rsidRDefault="008977D9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t xml:space="preserve">        </w:t>
      </w:r>
      <w:r>
        <w:rPr>
          <w:b/>
          <w:u w:val="single"/>
        </w:rPr>
        <w:t>CÓDIGO - DESCRICIÓN DAS ÁREAS FUNCIONAIS</w:t>
      </w:r>
    </w:p>
    <w:p w:rsidR="008977D9" w:rsidRDefault="008977D9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D1435D" w:rsidRDefault="008977D9">
      <w:pPr>
        <w:pStyle w:val="Encabezado"/>
        <w:tabs>
          <w:tab w:val="clear" w:pos="4252"/>
          <w:tab w:val="clear" w:pos="8504"/>
        </w:tabs>
      </w:pPr>
      <w:r>
        <w:tab/>
        <w:t>TRI</w:t>
      </w:r>
      <w:r>
        <w:tab/>
        <w:t>TRIBUTARIA</w:t>
      </w:r>
    </w:p>
    <w:sectPr w:rsidR="00D1435D">
      <w:headerReference w:type="first" r:id="rId11"/>
      <w:pgSz w:w="16840" w:h="11907" w:orient="landscape" w:code="9"/>
      <w:pgMar w:top="284" w:right="363" w:bottom="567" w:left="363" w:header="42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4209" w:rsidRDefault="003D4209">
      <w:pPr>
        <w:pStyle w:val="Encabezado"/>
      </w:pPr>
      <w:r>
        <w:separator/>
      </w:r>
    </w:p>
  </w:endnote>
  <w:endnote w:type="continuationSeparator" w:id="0">
    <w:p w:rsidR="003D4209" w:rsidRDefault="003D4209">
      <w:pPr>
        <w:pStyle w:val="Encabezad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477" w:rsidRDefault="009A6477">
    <w:pPr>
      <w:pStyle w:val="Piedepgina"/>
      <w:jc w:val="center"/>
      <w:rPr>
        <w:sz w:val="16"/>
        <w:lang w:val="es-ES"/>
      </w:rPr>
    </w:pPr>
    <w:r>
      <w:rPr>
        <w:sz w:val="16"/>
        <w:lang w:val="es-ES"/>
      </w:rPr>
      <w:t xml:space="preserve">- </w:t>
    </w:r>
    <w:r>
      <w:rPr>
        <w:rStyle w:val="Nmerodepgina"/>
        <w:sz w:val="16"/>
      </w:rPr>
      <w:fldChar w:fldCharType="begin"/>
    </w:r>
    <w:r>
      <w:rPr>
        <w:rStyle w:val="Nmerodepgina"/>
        <w:sz w:val="16"/>
      </w:rPr>
      <w:instrText xml:space="preserve"> PAGE </w:instrText>
    </w:r>
    <w:r>
      <w:rPr>
        <w:rStyle w:val="Nmerodepgina"/>
        <w:sz w:val="16"/>
      </w:rPr>
      <w:fldChar w:fldCharType="separate"/>
    </w:r>
    <w:r w:rsidR="00AF6318">
      <w:rPr>
        <w:rStyle w:val="Nmerodepgina"/>
        <w:noProof/>
        <w:sz w:val="16"/>
      </w:rPr>
      <w:t>2</w:t>
    </w:r>
    <w:r>
      <w:rPr>
        <w:rStyle w:val="Nmerodepgina"/>
        <w:sz w:val="16"/>
      </w:rPr>
      <w:fldChar w:fldCharType="end"/>
    </w:r>
    <w:r>
      <w:rPr>
        <w:sz w:val="16"/>
        <w:lang w:val="es-ES"/>
      </w:rPr>
      <w:t xml:space="preserve"> 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477" w:rsidRDefault="009A6477">
    <w:pPr>
      <w:pStyle w:val="Piedepgina"/>
      <w:jc w:val="center"/>
      <w:rPr>
        <w:sz w:val="16"/>
        <w:lang w:val="es-ES"/>
      </w:rPr>
    </w:pPr>
    <w:r>
      <w:rPr>
        <w:sz w:val="16"/>
        <w:lang w:val="es-ES"/>
      </w:rPr>
      <w:t xml:space="preserve">- </w:t>
    </w:r>
    <w:r>
      <w:rPr>
        <w:rStyle w:val="Nmerodepgina"/>
        <w:sz w:val="16"/>
      </w:rPr>
      <w:fldChar w:fldCharType="begin"/>
    </w:r>
    <w:r>
      <w:rPr>
        <w:rStyle w:val="Nmerodepgina"/>
        <w:sz w:val="16"/>
      </w:rPr>
      <w:instrText xml:space="preserve"> PAGE </w:instrText>
    </w:r>
    <w:r>
      <w:rPr>
        <w:rStyle w:val="Nmerodepgina"/>
        <w:sz w:val="16"/>
      </w:rPr>
      <w:fldChar w:fldCharType="separate"/>
    </w:r>
    <w:r w:rsidR="00AF6318">
      <w:rPr>
        <w:rStyle w:val="Nmerodepgina"/>
        <w:noProof/>
        <w:sz w:val="16"/>
      </w:rPr>
      <w:t>1</w:t>
    </w:r>
    <w:r>
      <w:rPr>
        <w:rStyle w:val="Nmerodepgina"/>
        <w:sz w:val="16"/>
      </w:rPr>
      <w:fldChar w:fldCharType="end"/>
    </w:r>
    <w:r>
      <w:rPr>
        <w:sz w:val="16"/>
        <w:lang w:val="es-ES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4209" w:rsidRDefault="003D4209">
      <w:pPr>
        <w:pStyle w:val="Encabezado"/>
      </w:pPr>
      <w:r>
        <w:separator/>
      </w:r>
    </w:p>
  </w:footnote>
  <w:footnote w:type="continuationSeparator" w:id="0">
    <w:p w:rsidR="003D4209" w:rsidRDefault="003D4209">
      <w:pPr>
        <w:pStyle w:val="Encabezad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477" w:rsidRDefault="008977D9">
    <w:pPr>
      <w:pStyle w:val="Encabezado"/>
      <w:ind w:right="84"/>
      <w:jc w:val="right"/>
      <w:rPr>
        <w:b/>
      </w:rPr>
    </w:pPr>
    <w:r>
      <w:rPr>
        <w:b/>
      </w:rPr>
      <w:t>22/05/2024</w:t>
    </w:r>
  </w:p>
  <w:p w:rsidR="009A6477" w:rsidRDefault="008977D9">
    <w:pPr>
      <w:pStyle w:val="Encabezado"/>
      <w:rPr>
        <w:b/>
        <w:u w:val="double"/>
      </w:rPr>
    </w:pPr>
    <w:r>
      <w:rPr>
        <w:b/>
        <w:u w:val="double"/>
      </w:rPr>
      <w:t>CONSELLERÍA DE FACENDA E ADMINISTRACIÓN PÚBLICA</w:t>
    </w:r>
  </w:p>
  <w:p w:rsidR="009A6477" w:rsidRDefault="009A6477">
    <w:pPr>
      <w:pStyle w:val="Encabezado"/>
      <w:jc w:val="center"/>
      <w:rPr>
        <w:b/>
        <w:sz w:val="24"/>
      </w:rPr>
    </w:pPr>
  </w:p>
  <w:tbl>
    <w:tblPr>
      <w:tblW w:w="16330" w:type="dxa"/>
      <w:tblBorders>
        <w:bottom w:val="single" w:sz="6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1859"/>
      <w:gridCol w:w="4533"/>
      <w:gridCol w:w="338"/>
      <w:gridCol w:w="789"/>
      <w:gridCol w:w="563"/>
      <w:gridCol w:w="733"/>
      <w:gridCol w:w="1418"/>
      <w:gridCol w:w="620"/>
      <w:gridCol w:w="620"/>
      <w:gridCol w:w="1126"/>
      <w:gridCol w:w="1126"/>
      <w:gridCol w:w="2605"/>
    </w:tblGrid>
    <w:tr w:rsidR="00D1435D" w:rsidTr="00D1435D">
      <w:tc>
        <w:tcPr>
          <w:tcW w:w="1859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</w:p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Código do posto</w:t>
          </w:r>
        </w:p>
      </w:tc>
      <w:tc>
        <w:tcPr>
          <w:tcW w:w="4533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</w:p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Denominación</w:t>
          </w:r>
        </w:p>
      </w:tc>
      <w:tc>
        <w:tcPr>
          <w:tcW w:w="338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</w:p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Niv.</w:t>
          </w:r>
        </w:p>
      </w:tc>
      <w:tc>
        <w:tcPr>
          <w:tcW w:w="789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Complem. específico</w:t>
          </w:r>
        </w:p>
      </w:tc>
      <w:tc>
        <w:tcPr>
          <w:tcW w:w="563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 prov.</w:t>
          </w:r>
        </w:p>
      </w:tc>
      <w:tc>
        <w:tcPr>
          <w:tcW w:w="733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</w:p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Subgrupo</w:t>
          </w:r>
        </w:p>
      </w:tc>
      <w:tc>
        <w:tcPr>
          <w:tcW w:w="1418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</w:p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Corpo / Escala</w:t>
          </w:r>
        </w:p>
      </w:tc>
      <w:tc>
        <w:tcPr>
          <w:tcW w:w="620" w:type="dxa"/>
          <w:vAlign w:val="bottom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Adscr. Adm. P.</w:t>
          </w:r>
        </w:p>
      </w:tc>
      <w:tc>
        <w:tcPr>
          <w:tcW w:w="620" w:type="dxa"/>
          <w:vAlign w:val="bottom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Área func.</w:t>
          </w:r>
        </w:p>
      </w:tc>
      <w:tc>
        <w:tcPr>
          <w:tcW w:w="1126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Titulación académica</w:t>
          </w:r>
        </w:p>
      </w:tc>
      <w:tc>
        <w:tcPr>
          <w:tcW w:w="1126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Formación específica</w:t>
          </w:r>
        </w:p>
      </w:tc>
      <w:tc>
        <w:tcPr>
          <w:tcW w:w="2605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</w:p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Observacións</w:t>
          </w:r>
        </w:p>
      </w:tc>
    </w:tr>
  </w:tbl>
  <w:p w:rsidR="009A6477" w:rsidRDefault="009A6477">
    <w:pPr>
      <w:pStyle w:val="Encabezado"/>
      <w:jc w:val="both"/>
      <w:rPr>
        <w:sz w:val="1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477" w:rsidRDefault="009A6477">
    <w:pPr>
      <w:pStyle w:val="Encabezado"/>
      <w:ind w:right="84"/>
      <w:jc w:val="center"/>
      <w:rPr>
        <w:b/>
        <w:i/>
        <w:sz w:val="24"/>
        <w:u w:val="single"/>
      </w:rPr>
    </w:pPr>
    <w:r>
      <w:rPr>
        <w:b/>
        <w:i/>
        <w:sz w:val="24"/>
        <w:u w:val="single"/>
      </w:rPr>
      <w:t>E Q U I V A L E N C I A S</w:t>
    </w:r>
  </w:p>
  <w:p w:rsidR="009A6477" w:rsidRDefault="008977D9">
    <w:pPr>
      <w:pStyle w:val="Encabezado"/>
      <w:ind w:right="84"/>
      <w:jc w:val="right"/>
      <w:rPr>
        <w:b/>
      </w:rPr>
    </w:pPr>
    <w:r>
      <w:rPr>
        <w:b/>
      </w:rPr>
      <w:t>22/05/2024</w:t>
    </w:r>
  </w:p>
  <w:p w:rsidR="009A6477" w:rsidRDefault="008977D9">
    <w:pPr>
      <w:pStyle w:val="Encabezado"/>
      <w:ind w:right="84"/>
      <w:jc w:val="center"/>
      <w:rPr>
        <w:b/>
        <w:sz w:val="24"/>
      </w:rPr>
    </w:pPr>
    <w:r>
      <w:rPr>
        <w:b/>
        <w:sz w:val="24"/>
      </w:rPr>
      <w:t>CONSELLERÍA DE FACENDA E ADMINISTRACIÓN PÚBLICA</w:t>
    </w:r>
  </w:p>
  <w:p w:rsidR="009A6477" w:rsidRDefault="009A6477">
    <w:pPr>
      <w:pStyle w:val="Encabezado"/>
      <w:ind w:right="84"/>
      <w:jc w:val="center"/>
      <w:rPr>
        <w:b/>
        <w:sz w:val="8"/>
      </w:rPr>
    </w:pPr>
  </w:p>
  <w:p w:rsidR="009A6477" w:rsidRDefault="009A6477">
    <w:pPr>
      <w:pStyle w:val="Encabezado"/>
      <w:ind w:right="84"/>
      <w:jc w:val="center"/>
      <w:rPr>
        <w:b/>
        <w:sz w:val="24"/>
      </w:rPr>
    </w:pPr>
    <w:r>
      <w:rPr>
        <w:b/>
        <w:sz w:val="24"/>
      </w:rPr>
      <w:t>Persoal funcionario</w:t>
    </w:r>
  </w:p>
  <w:p w:rsidR="009A6477" w:rsidRDefault="009A6477">
    <w:pPr>
      <w:pStyle w:val="Encabezado"/>
      <w:ind w:right="84"/>
      <w:jc w:val="center"/>
      <w:rPr>
        <w:b/>
        <w:sz w:val="8"/>
      </w:rPr>
    </w:pPr>
  </w:p>
  <w:tbl>
    <w:tblPr>
      <w:tblW w:w="16330" w:type="dxa"/>
      <w:tblBorders>
        <w:bottom w:val="single" w:sz="6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1859"/>
      <w:gridCol w:w="4533"/>
      <w:gridCol w:w="338"/>
      <w:gridCol w:w="789"/>
      <w:gridCol w:w="563"/>
      <w:gridCol w:w="733"/>
      <w:gridCol w:w="1418"/>
      <w:gridCol w:w="620"/>
      <w:gridCol w:w="620"/>
      <w:gridCol w:w="1126"/>
      <w:gridCol w:w="1126"/>
      <w:gridCol w:w="2605"/>
    </w:tblGrid>
    <w:tr w:rsidR="00D1435D" w:rsidTr="00D1435D">
      <w:tc>
        <w:tcPr>
          <w:tcW w:w="1859" w:type="dxa"/>
        </w:tcPr>
        <w:p w:rsidR="00D1435D" w:rsidRDefault="00D1435D">
          <w:pPr>
            <w:pStyle w:val="Encabezado"/>
            <w:rPr>
              <w:b/>
              <w:sz w:val="16"/>
            </w:rPr>
          </w:pPr>
        </w:p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Código do posto</w:t>
          </w:r>
        </w:p>
      </w:tc>
      <w:tc>
        <w:tcPr>
          <w:tcW w:w="4533" w:type="dxa"/>
        </w:tcPr>
        <w:p w:rsidR="00D1435D" w:rsidRDefault="00D1435D">
          <w:pPr>
            <w:pStyle w:val="Encabezado"/>
            <w:rPr>
              <w:b/>
              <w:sz w:val="16"/>
            </w:rPr>
          </w:pPr>
        </w:p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Denominación</w:t>
          </w:r>
        </w:p>
      </w:tc>
      <w:tc>
        <w:tcPr>
          <w:tcW w:w="338" w:type="dxa"/>
        </w:tcPr>
        <w:p w:rsidR="00D1435D" w:rsidRDefault="00D1435D">
          <w:pPr>
            <w:pStyle w:val="Encabezado"/>
            <w:rPr>
              <w:b/>
              <w:sz w:val="16"/>
            </w:rPr>
          </w:pPr>
        </w:p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Niv.</w:t>
          </w:r>
        </w:p>
      </w:tc>
      <w:tc>
        <w:tcPr>
          <w:tcW w:w="789" w:type="dxa"/>
        </w:tcPr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Complem. específico</w:t>
          </w:r>
        </w:p>
      </w:tc>
      <w:tc>
        <w:tcPr>
          <w:tcW w:w="563" w:type="dxa"/>
        </w:tcPr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 prov.</w:t>
          </w:r>
        </w:p>
      </w:tc>
      <w:tc>
        <w:tcPr>
          <w:tcW w:w="733" w:type="dxa"/>
        </w:tcPr>
        <w:p w:rsidR="00D1435D" w:rsidRDefault="00D1435D">
          <w:pPr>
            <w:pStyle w:val="Encabezado"/>
            <w:rPr>
              <w:b/>
              <w:sz w:val="16"/>
            </w:rPr>
          </w:pPr>
        </w:p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Subgrupo</w:t>
          </w:r>
        </w:p>
      </w:tc>
      <w:tc>
        <w:tcPr>
          <w:tcW w:w="1418" w:type="dxa"/>
        </w:tcPr>
        <w:p w:rsidR="00D1435D" w:rsidRDefault="00D1435D">
          <w:pPr>
            <w:pStyle w:val="Encabezado"/>
            <w:rPr>
              <w:b/>
              <w:sz w:val="16"/>
            </w:rPr>
          </w:pPr>
        </w:p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Corpo / Escala</w:t>
          </w:r>
        </w:p>
      </w:tc>
      <w:tc>
        <w:tcPr>
          <w:tcW w:w="620" w:type="dxa"/>
          <w:vAlign w:val="bottom"/>
        </w:tcPr>
        <w:p w:rsidR="00D1435D" w:rsidRDefault="00D1435D" w:rsidP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Adscr. Adm. P.</w:t>
          </w:r>
        </w:p>
      </w:tc>
      <w:tc>
        <w:tcPr>
          <w:tcW w:w="620" w:type="dxa"/>
          <w:vAlign w:val="bottom"/>
        </w:tcPr>
        <w:p w:rsidR="00D1435D" w:rsidRDefault="00D1435D" w:rsidP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Área func.</w:t>
          </w:r>
        </w:p>
      </w:tc>
      <w:tc>
        <w:tcPr>
          <w:tcW w:w="1126" w:type="dxa"/>
        </w:tcPr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Titulación académica</w:t>
          </w:r>
        </w:p>
      </w:tc>
      <w:tc>
        <w:tcPr>
          <w:tcW w:w="1126" w:type="dxa"/>
        </w:tcPr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Formación específica</w:t>
          </w:r>
        </w:p>
      </w:tc>
      <w:tc>
        <w:tcPr>
          <w:tcW w:w="2605" w:type="dxa"/>
        </w:tcPr>
        <w:p w:rsidR="00D1435D" w:rsidRDefault="00D1435D">
          <w:pPr>
            <w:pStyle w:val="Encabezado"/>
            <w:rPr>
              <w:b/>
              <w:sz w:val="16"/>
            </w:rPr>
          </w:pPr>
        </w:p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Observacións</w:t>
          </w:r>
        </w:p>
      </w:tc>
    </w:tr>
  </w:tbl>
  <w:p w:rsidR="009A6477" w:rsidRDefault="009A6477">
    <w:pPr>
      <w:pStyle w:val="Encabezado"/>
      <w:rPr>
        <w:sz w:val="1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77D9" w:rsidRDefault="008977D9">
    <w:pPr>
      <w:pStyle w:val="Encabezado"/>
      <w:rPr>
        <w:sz w:val="1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7D9"/>
    <w:rsid w:val="001874A9"/>
    <w:rsid w:val="00223707"/>
    <w:rsid w:val="003D4209"/>
    <w:rsid w:val="008977D9"/>
    <w:rsid w:val="009A6477"/>
    <w:rsid w:val="00A02907"/>
    <w:rsid w:val="00AF6318"/>
    <w:rsid w:val="00D14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semiHidden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semiHidden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semiHidden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semiHidden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Xesti&#243;n%20RPT\Plantill\RPTEQF97S_SG_F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0CFE698C4853A459CD0773EE8F4D87D" ma:contentTypeVersion="0" ma:contentTypeDescription="Crear un documento." ma:contentTypeScope="" ma:versionID="d8f85b36dc0e764e50592e663fc6a85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7d8f638d193cf74bf73c5be5128db6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A87DF86-D4D5-4ED6-9908-F6461028A459}"/>
</file>

<file path=customXml/itemProps2.xml><?xml version="1.0" encoding="utf-8"?>
<ds:datastoreItem xmlns:ds="http://schemas.openxmlformats.org/officeDocument/2006/customXml" ds:itemID="{2AEB8D69-5236-4E3B-A724-C4285140A81A}"/>
</file>

<file path=customXml/itemProps3.xml><?xml version="1.0" encoding="utf-8"?>
<ds:datastoreItem xmlns:ds="http://schemas.openxmlformats.org/officeDocument/2006/customXml" ds:itemID="{D7186129-9283-42FA-9813-A46E334BF076}"/>
</file>

<file path=docProps/app.xml><?xml version="1.0" encoding="utf-8"?>
<Properties xmlns="http://schemas.openxmlformats.org/officeDocument/2006/extended-properties" xmlns:vt="http://schemas.openxmlformats.org/officeDocument/2006/docPropsVTypes">
  <Template>RPTEQF97S_SG_F.DOT</Template>
  <TotalTime>4</TotalTime>
  <Pages>3</Pages>
  <Words>318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Listado equivalencias RPT de funcionarios, versión w97</vt:lpstr>
    </vt:vector>
  </TitlesOfParts>
  <Company>XUNTA DE GALICIA</Company>
  <LinksUpToDate>false</LinksUpToDate>
  <CharactersWithSpaces>2689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Listado equivalencias RPT de funcionarios, versión w97</dc:title>
  <dc:creator>HP Inc.</dc:creator>
  <cp:lastModifiedBy>HP Inc.</cp:lastModifiedBy>
  <cp:revision>2</cp:revision>
  <cp:lastPrinted>1900-12-31T22:00:00Z</cp:lastPrinted>
  <dcterms:created xsi:type="dcterms:W3CDTF">2024-05-22T11:45:00Z</dcterms:created>
  <dcterms:modified xsi:type="dcterms:W3CDTF">2024-05-23T06:40:00Z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0x01010050CFE698C4853A459CD0773EE8F4D87D</vt:lpwstr>
  </property>
</Properties>
</file>